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B6BF9" w14:textId="66A8191C" w:rsidR="008B5210" w:rsidRDefault="008B5210" w:rsidP="008B5210">
      <w:pPr>
        <w:pStyle w:val="NoSpacing"/>
      </w:pPr>
      <w:r>
        <w:rPr>
          <w:u w:val="single"/>
        </w:rPr>
        <w:t>Peter COU</w:t>
      </w:r>
      <w:r>
        <w:t xml:space="preserve">       </w:t>
      </w:r>
      <w:r>
        <w:t>(fl.1</w:t>
      </w:r>
      <w:r>
        <w:t>482-1503</w:t>
      </w:r>
      <w:r>
        <w:t>)</w:t>
      </w:r>
    </w:p>
    <w:p w14:paraId="719A167B" w14:textId="77777777" w:rsidR="008B5210" w:rsidRDefault="008B5210" w:rsidP="008B5210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Hornby, North Riding of Yorkshire.</w:t>
      </w:r>
    </w:p>
    <w:p w14:paraId="3F5D6385" w14:textId="77777777" w:rsidR="008B5210" w:rsidRDefault="008B5210" w:rsidP="008B5210">
      <w:pPr>
        <w:pStyle w:val="NoSpacing"/>
      </w:pPr>
    </w:p>
    <w:p w14:paraId="7CBFC273" w14:textId="77777777" w:rsidR="008B5210" w:rsidRDefault="008B5210" w:rsidP="008B5210">
      <w:pPr>
        <w:pStyle w:val="NoSpacing"/>
      </w:pPr>
    </w:p>
    <w:p w14:paraId="6393AD83" w14:textId="3FE0832F" w:rsidR="008B5210" w:rsidRDefault="008B5210" w:rsidP="008B5210">
      <w:pPr>
        <w:pStyle w:val="NoSpacing"/>
      </w:pPr>
      <w:r>
        <w:tab/>
        <w:t>1</w:t>
      </w:r>
      <w:r>
        <w:t>482</w:t>
      </w:r>
      <w:bookmarkStart w:id="0" w:name="_GoBack"/>
      <w:bookmarkEnd w:id="0"/>
      <w:r>
        <w:tab/>
        <w:t>He became Vicar.</w:t>
      </w:r>
    </w:p>
    <w:p w14:paraId="33745E9F" w14:textId="77777777" w:rsidR="008B5210" w:rsidRDefault="008B5210" w:rsidP="008B5210">
      <w:pPr>
        <w:pStyle w:val="NoSpacing"/>
      </w:pPr>
      <w:r>
        <w:tab/>
      </w:r>
      <w:r>
        <w:tab/>
        <w:t>(from information in the church)</w:t>
      </w:r>
    </w:p>
    <w:p w14:paraId="125EC00C" w14:textId="77777777" w:rsidR="008B5210" w:rsidRDefault="008B5210" w:rsidP="008B5210">
      <w:pPr>
        <w:pStyle w:val="NoSpacing"/>
      </w:pPr>
    </w:p>
    <w:p w14:paraId="57FA4E5F" w14:textId="77777777" w:rsidR="008B5210" w:rsidRDefault="008B5210" w:rsidP="008B5210">
      <w:pPr>
        <w:pStyle w:val="NoSpacing"/>
      </w:pPr>
    </w:p>
    <w:p w14:paraId="389D6D53" w14:textId="77777777" w:rsidR="008B5210" w:rsidRPr="00EA7F45" w:rsidRDefault="008B5210" w:rsidP="008B5210">
      <w:pPr>
        <w:pStyle w:val="NoSpacing"/>
      </w:pPr>
      <w:r>
        <w:t>26 January 2020</w:t>
      </w:r>
    </w:p>
    <w:p w14:paraId="790FB972" w14:textId="0A77E8B1" w:rsidR="006B2F86" w:rsidRPr="008B5210" w:rsidRDefault="008B5210" w:rsidP="00E71FC3">
      <w:pPr>
        <w:pStyle w:val="NoSpacing"/>
      </w:pPr>
    </w:p>
    <w:sectPr w:rsidR="006B2F86" w:rsidRPr="008B52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534C2" w14:textId="77777777" w:rsidR="008B5210" w:rsidRDefault="008B5210" w:rsidP="00E71FC3">
      <w:pPr>
        <w:spacing w:after="0" w:line="240" w:lineRule="auto"/>
      </w:pPr>
      <w:r>
        <w:separator/>
      </w:r>
    </w:p>
  </w:endnote>
  <w:endnote w:type="continuationSeparator" w:id="0">
    <w:p w14:paraId="258767F6" w14:textId="77777777" w:rsidR="008B5210" w:rsidRDefault="008B52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E9C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BA139" w14:textId="77777777" w:rsidR="008B5210" w:rsidRDefault="008B5210" w:rsidP="00E71FC3">
      <w:pPr>
        <w:spacing w:after="0" w:line="240" w:lineRule="auto"/>
      </w:pPr>
      <w:r>
        <w:separator/>
      </w:r>
    </w:p>
  </w:footnote>
  <w:footnote w:type="continuationSeparator" w:id="0">
    <w:p w14:paraId="2371A8A1" w14:textId="77777777" w:rsidR="008B5210" w:rsidRDefault="008B52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210"/>
    <w:rsid w:val="001A7C09"/>
    <w:rsid w:val="00577BD5"/>
    <w:rsid w:val="00656CBA"/>
    <w:rsid w:val="006A1F77"/>
    <w:rsid w:val="00733BE7"/>
    <w:rsid w:val="008B521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B09CD"/>
  <w15:chartTrackingRefBased/>
  <w15:docId w15:val="{4AEE5BB1-6CAA-470A-8567-B8F92312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2020-01-26T21:02:00Z</dcterms:created>
  <dcterms:modified xsi:type="dcterms:W3CDTF">2020-01-26T21:03:00Z</dcterms:modified>
</cp:coreProperties>
</file>